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5B" w:rsidRDefault="009B5E5B" w:rsidP="009B5E5B">
      <w:pPr>
        <w:pStyle w:val="NoSpacing"/>
      </w:pPr>
      <w:r>
        <w:rPr>
          <w:u w:val="single"/>
        </w:rPr>
        <w:t>John GODFREY, the elder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B5E5B" w:rsidRDefault="009B5E5B" w:rsidP="009B5E5B">
      <w:pPr>
        <w:pStyle w:val="NoSpacing"/>
      </w:pPr>
      <w:r>
        <w:t>of Stone, Kent. Husbandman.</w:t>
      </w:r>
    </w:p>
    <w:p w:rsidR="009B5E5B" w:rsidRDefault="009B5E5B" w:rsidP="009B5E5B">
      <w:pPr>
        <w:pStyle w:val="NoSpacing"/>
      </w:pPr>
    </w:p>
    <w:p w:rsidR="009B5E5B" w:rsidRDefault="009B5E5B" w:rsidP="009B5E5B">
      <w:pPr>
        <w:pStyle w:val="NoSpacing"/>
      </w:pPr>
    </w:p>
    <w:p w:rsidR="009B5E5B" w:rsidRDefault="009B5E5B" w:rsidP="009B5E5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9B5E5B" w:rsidRDefault="009B5E5B" w:rsidP="009B5E5B">
      <w:pPr>
        <w:pStyle w:val="NoSpacing"/>
      </w:pPr>
    </w:p>
    <w:p w:rsidR="009B5E5B" w:rsidRDefault="009B5E5B" w:rsidP="009B5E5B">
      <w:pPr>
        <w:pStyle w:val="NoSpacing"/>
      </w:pPr>
    </w:p>
    <w:p w:rsidR="009B5E5B" w:rsidRPr="00F97AC3" w:rsidRDefault="009B5E5B" w:rsidP="009B5E5B">
      <w:pPr>
        <w:pStyle w:val="NoSpacing"/>
      </w:pPr>
      <w:r>
        <w:t>11 March 2017</w:t>
      </w:r>
    </w:p>
    <w:p w:rsidR="006B2F86" w:rsidRPr="009B5E5B" w:rsidRDefault="009B5E5B" w:rsidP="00E71FC3">
      <w:pPr>
        <w:pStyle w:val="NoSpacing"/>
      </w:pPr>
      <w:bookmarkStart w:id="0" w:name="_GoBack"/>
      <w:bookmarkEnd w:id="0"/>
    </w:p>
    <w:sectPr w:rsidR="006B2F86" w:rsidRPr="009B5E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E5B" w:rsidRDefault="009B5E5B" w:rsidP="00E71FC3">
      <w:pPr>
        <w:spacing w:after="0" w:line="240" w:lineRule="auto"/>
      </w:pPr>
      <w:r>
        <w:separator/>
      </w:r>
    </w:p>
  </w:endnote>
  <w:endnote w:type="continuationSeparator" w:id="0">
    <w:p w:rsidR="009B5E5B" w:rsidRDefault="009B5E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E5B" w:rsidRDefault="009B5E5B" w:rsidP="00E71FC3">
      <w:pPr>
        <w:spacing w:after="0" w:line="240" w:lineRule="auto"/>
      </w:pPr>
      <w:r>
        <w:separator/>
      </w:r>
    </w:p>
  </w:footnote>
  <w:footnote w:type="continuationSeparator" w:id="0">
    <w:p w:rsidR="009B5E5B" w:rsidRDefault="009B5E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5B"/>
    <w:rsid w:val="001A7C09"/>
    <w:rsid w:val="00577BD5"/>
    <w:rsid w:val="00656CBA"/>
    <w:rsid w:val="006A1F77"/>
    <w:rsid w:val="00733BE7"/>
    <w:rsid w:val="009B5E5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A4F1"/>
  <w15:chartTrackingRefBased/>
  <w15:docId w15:val="{128504C6-DBFC-4279-AB74-3F0EFE98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2017-03-11T20:19:00Z</dcterms:created>
  <dcterms:modified xsi:type="dcterms:W3CDTF">2017-03-11T20:20:00Z</dcterms:modified>
</cp:coreProperties>
</file>